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B484" w14:textId="77777777" w:rsidR="00D87A25" w:rsidRPr="00397C54" w:rsidRDefault="00D87A25" w:rsidP="00D87A25">
      <w:pPr>
        <w:jc w:val="center"/>
        <w:rPr>
          <w:rFonts w:ascii="DB Office" w:hAnsi="DB Office"/>
          <w:sz w:val="20"/>
        </w:rPr>
      </w:pPr>
    </w:p>
    <w:p w14:paraId="2E121ED2" w14:textId="77777777" w:rsidR="00D87A25" w:rsidRPr="00397C54" w:rsidRDefault="00D87A25" w:rsidP="00D87A25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14:paraId="0835233A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14:paraId="79951FBD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14:paraId="68EF9449" w14:textId="77777777" w:rsidR="00D87A25" w:rsidRPr="00397C54" w:rsidRDefault="00BC7349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="00D87A25" w:rsidRPr="00C8663D">
        <w:rPr>
          <w:rFonts w:ascii="DB Office" w:hAnsi="DB Office"/>
          <w:sz w:val="16"/>
        </w:rPr>
        <w:br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1"/>
      <w:r w:rsidR="00D87A25" w:rsidRPr="00397C54">
        <w:rPr>
          <w:rFonts w:ascii="DB Office" w:hAnsi="DB Office"/>
        </w:rPr>
        <w:br/>
      </w:r>
    </w:p>
    <w:p w14:paraId="4A18B3D3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30B7706F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14:paraId="08611072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EC088C9" w14:textId="77777777" w:rsidR="00D87A25" w:rsidRPr="00397C54" w:rsidRDefault="00125717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="00D87A25" w:rsidRPr="00397C54">
        <w:rPr>
          <w:rFonts w:ascii="DB Office" w:hAnsi="DB Office"/>
          <w:sz w:val="16"/>
        </w:rPr>
        <w:t>eistung:</w:t>
      </w:r>
    </w:p>
    <w:bookmarkStart w:id="2" w:name="_Hlk23314980"/>
    <w:p w14:paraId="0B4C304F" w14:textId="77777777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id="3" w:name="VV_BEZEICHNUNG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Komplex Senftenberg 2026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="00D87A25" w:rsidRPr="00397C54">
        <w:rPr>
          <w:rFonts w:ascii="DB Office" w:hAnsi="DB Office"/>
        </w:rPr>
        <w:br/>
      </w:r>
    </w:p>
    <w:p w14:paraId="04E5FD67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14:paraId="0636FC76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67FFC82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id="4" w:name="_Hlk23314990"/>
    <w:p w14:paraId="7706BF32" w14:textId="5EAAC9B7" w:rsidR="001A71DB" w:rsidRDefault="00C8663D" w:rsidP="00C8663D">
      <w:pPr>
        <w:pBdr>
          <w:left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id="5" w:name="AG_FIRMENNAM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FA22B7" w:rsidRPr="00FA22B7">
        <w:rPr>
          <w:rFonts w:ascii="DB Office" w:hAnsi="DB Office"/>
          <w:noProof/>
          <w:sz w:val="16"/>
        </w:rPr>
        <w:t>DB InfraGO AG – Geschäftsbereich Fahrweg (Bukr 16)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id="6" w:name="AG_STRASS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7C6F36" w:rsidRPr="007C6F36">
        <w:rPr>
          <w:rFonts w:ascii="DB Office" w:hAnsi="DB Office"/>
          <w:noProof/>
          <w:sz w:val="16"/>
        </w:rPr>
        <w:t>Adam-Riese-Straße 11-13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id="7" w:name="AG_PLZ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424E6A" w:rsidRPr="00424E6A">
        <w:rPr>
          <w:rFonts w:ascii="DB Office" w:hAnsi="DB Office"/>
          <w:noProof/>
          <w:sz w:val="16"/>
        </w:rPr>
        <w:t>60327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id="8" w:name="AG_ORT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B57E08" w:rsidRPr="00B57E08">
        <w:rPr>
          <w:rFonts w:ascii="DB Office" w:hAnsi="DB Office"/>
          <w:noProof/>
          <w:sz w:val="16"/>
        </w:rPr>
        <w:t>Frankfurt Main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14:paraId="58E1D54D" w14:textId="77777777" w:rsidR="00C8663D" w:rsidRPr="00397C54" w:rsidRDefault="00C8663D" w:rsidP="00D87A25">
      <w:pPr>
        <w:pBdr>
          <w:left w:val="single" w:sz="6" w:space="0" w:color="000000"/>
          <w:right w:val="single" w:sz="6" w:space="0" w:color="000000"/>
        </w:pBdr>
        <w:spacing w:line="240" w:lineRule="exact"/>
        <w:rPr>
          <w:rFonts w:ascii="DB Office" w:hAnsi="DB Office"/>
          <w:sz w:val="20"/>
        </w:rPr>
      </w:pPr>
    </w:p>
    <w:p w14:paraId="6AC0D9CA" w14:textId="77777777" w:rsidR="00D87A25" w:rsidRPr="00397C54" w:rsidRDefault="00D87A25" w:rsidP="00DC16F7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id="9" w:name="_Hlk23315001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0" w:name="Text5"/>
      <w:r w:rsidR="00C8663D">
        <w:rPr>
          <w:rFonts w:ascii="DB Office" w:hAnsi="DB Office"/>
          <w:sz w:val="16"/>
        </w:rPr>
        <w:instrText xml:space="preserve"> FORMTEXT </w:instrText>
      </w:r>
      <w:r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14:paraId="03700D07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40" w:lineRule="exact"/>
        <w:jc w:val="both"/>
        <w:rPr>
          <w:rFonts w:ascii="DB Office" w:hAnsi="DB Office"/>
          <w:sz w:val="16"/>
        </w:rPr>
      </w:pPr>
    </w:p>
    <w:p w14:paraId="7CB07592" w14:textId="77777777" w:rsidR="00D87A25" w:rsidRPr="00397C54" w:rsidRDefault="00D87A25" w:rsidP="00D87A25">
      <w:pPr>
        <w:keepLines/>
        <w:jc w:val="both"/>
        <w:rPr>
          <w:rFonts w:ascii="DB Office" w:hAnsi="DB Office"/>
          <w:sz w:val="16"/>
        </w:rPr>
      </w:pPr>
    </w:p>
    <w:p w14:paraId="189B4C71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id="11" w:name="_Hlk23315006"/>
    <w:p w14:paraId="18D03BD5" w14:textId="7D73BDAC" w:rsidR="001A71DB" w:rsidRDefault="00C8663D" w:rsidP="00422F6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id="12" w:name="BT_NAME1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163BF0" w:rsidRPr="00163BF0">
        <w:rPr>
          <w:rFonts w:ascii="DB Office" w:hAnsi="DB Office"/>
          <w:noProof/>
          <w:sz w:val="16"/>
        </w:rPr>
        <w:t>DB InfraGO AG</w:t>
      </w:r>
      <w:r w:rsidR="00163BF0">
        <w:rPr>
          <w:rFonts w:ascii="DB Office" w:hAnsi="DB Office"/>
          <w:noProof/>
          <w:sz w:val="16"/>
        </w:rPr>
        <w:t xml:space="preserve">, </w:t>
      </w:r>
      <w:r w:rsidR="00F858F0" w:rsidRPr="00F858F0">
        <w:rPr>
          <w:rFonts w:ascii="DB Office" w:hAnsi="DB Office"/>
          <w:noProof/>
          <w:sz w:val="16"/>
        </w:rPr>
        <w:t>I.IA-SO-P 322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id="13" w:name="BT_STRASSE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Brandenburger Straße 1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id="14" w:name="BT_PLZ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04103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id="15" w:name="BT_ORT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Leipzig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14:paraId="07941760" w14:textId="77777777" w:rsidR="00C8663D" w:rsidRPr="00397C54" w:rsidRDefault="00C8663D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jc w:val="both"/>
        <w:rPr>
          <w:rFonts w:ascii="DB Office" w:hAnsi="DB Office"/>
          <w:sz w:val="20"/>
        </w:rPr>
      </w:pPr>
    </w:p>
    <w:p w14:paraId="57516BCE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Er leistet die Sicherheit in Form dieser Bürgschaft.</w:t>
      </w:r>
    </w:p>
    <w:p w14:paraId="69A1A4EF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14:paraId="794162A0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id="16" w:name="_Hlk23315013"/>
    <w:p w14:paraId="5C71935A" w14:textId="77777777" w:rsidR="00C8663D" w:rsidRPr="00A51701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7" w:name="Text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14:paraId="0C2ECE06" w14:textId="77777777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8" w:name="Text16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="00D87A25" w:rsidRPr="00397C54">
        <w:rPr>
          <w:rFonts w:ascii="DB Office" w:hAnsi="DB Office"/>
          <w:sz w:val="20"/>
        </w:rPr>
        <w:br/>
      </w:r>
    </w:p>
    <w:p w14:paraId="7AA265FD" w14:textId="77777777" w:rsidR="00D87A25" w:rsidRPr="00397C54" w:rsidRDefault="00D87A25" w:rsidP="00D87A25">
      <w:pPr>
        <w:rPr>
          <w:rFonts w:ascii="DB Office" w:hAnsi="DB Office"/>
          <w:sz w:val="16"/>
        </w:rPr>
      </w:pPr>
    </w:p>
    <w:p w14:paraId="432F8263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D04120" w:rsidRPr="00397C54">
        <w:rPr>
          <w:rFonts w:ascii="DB Office" w:hAnsi="DB Office"/>
          <w:sz w:val="19"/>
        </w:rPr>
        <w:t>rag bis zu einer Gesamthöhe von</w:t>
      </w:r>
    </w:p>
    <w:p w14:paraId="10A9E3F6" w14:textId="77777777" w:rsidR="00D87A25" w:rsidRPr="00397C54" w:rsidRDefault="00D87A25" w:rsidP="00D87A25">
      <w:pPr>
        <w:spacing w:line="120" w:lineRule="exact"/>
        <w:rPr>
          <w:rFonts w:ascii="DB Office" w:hAnsi="DB Office"/>
          <w:sz w:val="19"/>
        </w:rPr>
      </w:pPr>
    </w:p>
    <w:p w14:paraId="609B1F98" w14:textId="77777777" w:rsidR="00D87A25" w:rsidRPr="00397C54" w:rsidRDefault="001A71DB" w:rsidP="00D87A25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id="19" w:name="Text18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20" w:name="Text13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20"/>
    </w:p>
    <w:p w14:paraId="3A17F225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="00D04120" w:rsidRPr="00397C54">
        <w:rPr>
          <w:rFonts w:ascii="DB Office" w:hAnsi="DB Office"/>
          <w:sz w:val="19"/>
        </w:rPr>
        <w:t>....................... EUR, (i.</w:t>
      </w:r>
      <w:r w:rsidR="00BC1C43" w:rsidRPr="00397C54">
        <w:rPr>
          <w:rFonts w:ascii="DB Office" w:hAnsi="DB Office"/>
          <w:sz w:val="19"/>
        </w:rPr>
        <w:t xml:space="preserve"> </w:t>
      </w:r>
      <w:r w:rsidR="00D04120" w:rsidRPr="00397C54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14:paraId="43B14CCF" w14:textId="77777777" w:rsidR="00D87A25" w:rsidRPr="00397C54" w:rsidRDefault="00D87A25" w:rsidP="00D87A25">
      <w:pPr>
        <w:rPr>
          <w:rFonts w:ascii="DB Office" w:hAnsi="DB Office"/>
          <w:sz w:val="19"/>
        </w:rPr>
      </w:pPr>
    </w:p>
    <w:p w14:paraId="03DC731A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14:paraId="3B384E04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15B150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="00B56B55" w:rsidRPr="00397C54">
        <w:rPr>
          <w:rFonts w:ascii="DB Office" w:hAnsi="DB Office"/>
          <w:sz w:val="19"/>
        </w:rPr>
        <w:t>Voraus</w:t>
      </w:r>
      <w:r w:rsidR="00FF62B3" w:rsidRPr="00397C54">
        <w:rPr>
          <w:rFonts w:ascii="DB Office" w:hAnsi="DB Office"/>
          <w:sz w:val="19"/>
        </w:rPr>
        <w:t>k</w:t>
      </w:r>
      <w:r w:rsidR="00B56B55" w:rsidRPr="00397C54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="00D04120" w:rsidRPr="00397C54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14:paraId="2D403D4E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147C9AE7" w14:textId="77777777" w:rsidR="00D87A25" w:rsidRPr="00397C54" w:rsidRDefault="00D87A25" w:rsidP="004A1C84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bindend.</w:t>
      </w:r>
    </w:p>
    <w:p w14:paraId="0B4F40ED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7A6FA1" w14:textId="77777777" w:rsidR="00D87A25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14:paraId="461961C8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56C91DE1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7C8C33FA" w14:textId="77777777" w:rsidR="00C8663D" w:rsidRPr="00397C54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29B2E599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</w:p>
    <w:bookmarkStart w:id="21" w:name="_Hlk23315168"/>
    <w:p w14:paraId="4F1EE816" w14:textId="77777777" w:rsidR="00C8663D" w:rsidRPr="002312B9" w:rsidRDefault="00C8663D" w:rsidP="00C8663D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2" w:name="Text19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23" w:name="Text20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14:paraId="6FBA7519" w14:textId="77777777" w:rsidR="00D87A25" w:rsidRPr="00397C54" w:rsidRDefault="00D87A25" w:rsidP="00D87A25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14:paraId="5F2B2981" w14:textId="77777777" w:rsidR="00D87A25" w:rsidRPr="00397C54" w:rsidRDefault="00D87A25" w:rsidP="00D87A25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14:paraId="15E42996" w14:textId="77777777" w:rsidR="00715ECB" w:rsidRPr="00397C54" w:rsidRDefault="00715ECB">
      <w:pPr>
        <w:rPr>
          <w:rFonts w:ascii="DB Office" w:hAnsi="DB Office"/>
        </w:rPr>
      </w:pPr>
    </w:p>
    <w:sectPr w:rsidR="00715ECB" w:rsidRPr="00397C54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10C78" w14:textId="77777777" w:rsidR="00963725" w:rsidRDefault="00963725">
      <w:r>
        <w:separator/>
      </w:r>
    </w:p>
  </w:endnote>
  <w:endnote w:type="continuationSeparator" w:id="0">
    <w:p w14:paraId="79B906F1" w14:textId="77777777" w:rsidR="00963725" w:rsidRDefault="00963725">
      <w:r>
        <w:continuationSeparator/>
      </w:r>
    </w:p>
  </w:endnote>
  <w:endnote w:type="continuationNotice" w:id="1">
    <w:p w14:paraId="6B9B8183" w14:textId="77777777" w:rsidR="00963725" w:rsidRDefault="009637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059E" w14:textId="77777777" w:rsidR="00514624" w:rsidRDefault="00514624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c>
        <w:tcPr>
          <w:tcW w:w="1701" w:type="dxa"/>
        </w:tcPr>
        <w:p w14:paraId="3A09491B" w14:textId="77777777" w:rsidR="00514624" w:rsidRDefault="00514624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114656B8" w14:textId="77777777" w:rsidR="00514624" w:rsidRDefault="00514624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52799660" w14:textId="77777777" w:rsidR="00514624" w:rsidRDefault="00514624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14:paraId="7165AAE7" w14:textId="77777777" w:rsidR="00514624" w:rsidRDefault="0051462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c>
        <w:tcPr>
          <w:tcW w:w="1701" w:type="dxa"/>
        </w:tcPr>
        <w:p w14:paraId="7A7113A5" w14:textId="77777777" w:rsidR="00514624" w:rsidRPr="003B1245" w:rsidRDefault="00E27880" w:rsidP="00C57F19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="00715ECB" w:rsidRPr="003B1245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="00715ECB" w:rsidRPr="003B1245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="00514624" w:rsidRPr="003B1245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14:paraId="5F0B893D" w14:textId="77777777" w:rsidR="00514624" w:rsidRPr="003B1245" w:rsidRDefault="00715ECB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="00E61C18" w:rsidRPr="003B1245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14:paraId="589CE35E" w14:textId="77777777" w:rsidR="00514624" w:rsidRPr="003B1245" w:rsidRDefault="00514624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c>
        <w:tcPr>
          <w:tcW w:w="1701" w:type="dxa"/>
        </w:tcPr>
        <w:p w14:paraId="38B358A4" w14:textId="77777777" w:rsidR="00514624" w:rsidRPr="00C57F19" w:rsidRDefault="00C57F19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14:paraId="535C6232" w14:textId="77777777" w:rsidR="00514624" w:rsidRPr="003B1245" w:rsidRDefault="00514624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="006F7A80" w:rsidRPr="003B1245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="00715ECB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="003B1245" w:rsidRP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="00E27880" w:rsidRPr="003B1245">
            <w:rPr>
              <w:rFonts w:ascii="DB Office" w:hAnsi="DB Office"/>
              <w:sz w:val="16"/>
            </w:rPr>
            <w:t>3</w:t>
          </w:r>
          <w:r w:rsidR="003B1245" w:rsidRPr="003B1245">
            <w:rPr>
              <w:rFonts w:ascii="DB Office" w:hAnsi="DB Office"/>
              <w:sz w:val="16"/>
            </w:rPr>
            <w:t>0</w:t>
          </w:r>
          <w:r w:rsidR="00E27880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297</w:t>
          </w:r>
          <w:r w:rsidR="00E27880" w:rsidRPr="003B1245">
            <w:rPr>
              <w:rFonts w:ascii="DB Office" w:hAnsi="DB Office"/>
              <w:sz w:val="16"/>
            </w:rPr>
            <w:t>-</w:t>
          </w:r>
          <w:r w:rsidR="003B1245" w:rsidRP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14:paraId="1A2FF11B" w14:textId="77777777" w:rsidR="00514624" w:rsidRDefault="00514624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14:paraId="3C416396" w14:textId="77777777" w:rsidR="00455ADF" w:rsidRPr="003B1245" w:rsidRDefault="00455ADF" w:rsidP="003D594B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14:paraId="296CFB30" w14:textId="77777777" w:rsidR="00514624" w:rsidRDefault="005146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A41F9" w14:textId="77777777" w:rsidR="00963725" w:rsidRDefault="00963725">
      <w:r>
        <w:separator/>
      </w:r>
    </w:p>
  </w:footnote>
  <w:footnote w:type="continuationSeparator" w:id="0">
    <w:p w14:paraId="1FD10E40" w14:textId="77777777" w:rsidR="00963725" w:rsidRDefault="00963725">
      <w:r>
        <w:continuationSeparator/>
      </w:r>
    </w:p>
  </w:footnote>
  <w:footnote w:type="continuationNotice" w:id="1">
    <w:p w14:paraId="091BAA30" w14:textId="77777777" w:rsidR="00963725" w:rsidRDefault="009637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36646E62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45EB6ECE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7406C06E" w14:textId="77777777" w:rsidR="00514624" w:rsidRDefault="00514624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c>
        <w:tcPr>
          <w:tcW w:w="6380" w:type="dxa"/>
          <w:gridSpan w:val="2"/>
        </w:tcPr>
        <w:p w14:paraId="294C73DF" w14:textId="77777777" w:rsidR="00514624" w:rsidRDefault="00514624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7505ECE7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7F5E5146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03214311" w14:textId="77777777" w:rsidR="00514624" w:rsidRDefault="00514624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CF90" w14:textId="77777777" w:rsidR="00514624" w:rsidRDefault="00514624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3BF0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24E6A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B4DE3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36A9C"/>
    <w:rsid w:val="007A389B"/>
    <w:rsid w:val="007C6F36"/>
    <w:rsid w:val="007D3A23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63725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57E08"/>
    <w:rsid w:val="00B71C2E"/>
    <w:rsid w:val="00BA373D"/>
    <w:rsid w:val="00BA612B"/>
    <w:rsid w:val="00BB765E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858F0"/>
    <w:rsid w:val="00FA22B7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d3694b1a3c6d4ad602f5e8f3e0556327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1b619237bcf2088c8cffaa480e8b8c2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29CCA7-EC16-41CF-AAAF-EF7A378C0C9E}">
  <ds:schemaRefs>
    <ds:schemaRef ds:uri="http://schemas.microsoft.com/office/2006/metadata/properties"/>
    <ds:schemaRef ds:uri="http://schemas.microsoft.com/office/infopath/2007/PartnerControls"/>
    <ds:schemaRef ds:uri="d7995283-6d24-4946-b7ea-8265136b65f1"/>
    <ds:schemaRef ds:uri="bb69967f-a149-496f-9ac6-d4314be6fa10"/>
  </ds:schemaRefs>
</ds:datastoreItem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07E552-569A-4B99-A8DF-517139353131}"/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307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Anke Schlobach-Dietze</cp:lastModifiedBy>
  <cp:revision>8</cp:revision>
  <cp:lastPrinted>2011-06-24T07:55:00Z</cp:lastPrinted>
  <dcterms:created xsi:type="dcterms:W3CDTF">2024-06-21T14:15:00Z</dcterms:created>
  <dcterms:modified xsi:type="dcterms:W3CDTF">2025-11-11T11:13:00Z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